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724D1AE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E85AD5">
        <w:rPr>
          <w:rFonts w:cs="Arial"/>
          <w:b/>
          <w:sz w:val="24"/>
          <w:szCs w:val="24"/>
        </w:rPr>
        <w:t>63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229C05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E85AD5">
        <w:rPr>
          <w:rFonts w:cs="Arial"/>
          <w:b/>
          <w:bCs/>
        </w:rPr>
        <w:t>SA WG2 agreed CRs for VMR_Ph2 (Rel-19)</w:t>
      </w:r>
    </w:p>
    <w:p w14:paraId="519C34A0" w14:textId="2B7B71F3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E85AD5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E85AD5" w:rsidRPr="00E6100C" w14:paraId="1C456B7C" w14:textId="77777777" w:rsidTr="00065ACC">
        <w:tc>
          <w:tcPr>
            <w:tcW w:w="774" w:type="dxa"/>
          </w:tcPr>
          <w:p w14:paraId="69C3E55E" w14:textId="4284BA3E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1B433260" w14:textId="78E9AE58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251" w:type="dxa"/>
          </w:tcPr>
          <w:p w14:paraId="7BF03D93" w14:textId="37D24D4C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A773327" w14:textId="19EC22AC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12FACD98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of location services when a UE is served by a MWAB-gNB</w:t>
            </w:r>
          </w:p>
        </w:tc>
        <w:tc>
          <w:tcPr>
            <w:tcW w:w="284" w:type="dxa"/>
          </w:tcPr>
          <w:p w14:paraId="3C4E15BA" w14:textId="3AAE0108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406A6E51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4E16EE2B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60BBD22B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S2-2502667</w:t>
            </w:r>
          </w:p>
        </w:tc>
        <w:tc>
          <w:tcPr>
            <w:tcW w:w="1134" w:type="dxa"/>
          </w:tcPr>
          <w:p w14:paraId="2EA37F8B" w14:textId="207AA0B4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Nokia, CATT</w:t>
            </w:r>
          </w:p>
        </w:tc>
        <w:tc>
          <w:tcPr>
            <w:tcW w:w="1276" w:type="dxa"/>
          </w:tcPr>
          <w:p w14:paraId="5160B6A9" w14:textId="1B73CE25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064C4FF5" w14:textId="44B8101F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5.19.3, 6.1.5</w:t>
            </w:r>
          </w:p>
        </w:tc>
        <w:tc>
          <w:tcPr>
            <w:tcW w:w="283" w:type="dxa"/>
          </w:tcPr>
          <w:p w14:paraId="38A42652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644F5551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</w:tr>
      <w:tr w:rsidR="00E85AD5" w:rsidRPr="00E6100C" w14:paraId="725192A8" w14:textId="77777777" w:rsidTr="00065ACC">
        <w:tc>
          <w:tcPr>
            <w:tcW w:w="774" w:type="dxa"/>
          </w:tcPr>
          <w:p w14:paraId="37A076E0" w14:textId="3E7420F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1FD355C" w14:textId="08221108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5902</w:t>
            </w:r>
          </w:p>
        </w:tc>
        <w:tc>
          <w:tcPr>
            <w:tcW w:w="251" w:type="dxa"/>
          </w:tcPr>
          <w:p w14:paraId="09F4D6ED" w14:textId="1DF41D33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0E60709" w14:textId="3910F755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3A89BF0" w14:textId="5AED4E7F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On MWAB mobility</w:t>
            </w:r>
          </w:p>
        </w:tc>
        <w:tc>
          <w:tcPr>
            <w:tcW w:w="284" w:type="dxa"/>
          </w:tcPr>
          <w:p w14:paraId="567344D1" w14:textId="5CE93713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F23DEB8" w14:textId="79F2C50A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3E23F5B0" w14:textId="717E1B79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495274D" w14:textId="0DF0E121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S2-2501319</w:t>
            </w:r>
          </w:p>
        </w:tc>
        <w:tc>
          <w:tcPr>
            <w:tcW w:w="1134" w:type="dxa"/>
          </w:tcPr>
          <w:p w14:paraId="69115796" w14:textId="6CF95F51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595A128C" w14:textId="35CA8656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6F8664C4" w14:textId="359057E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5.49.5</w:t>
            </w:r>
          </w:p>
        </w:tc>
        <w:tc>
          <w:tcPr>
            <w:tcW w:w="283" w:type="dxa"/>
          </w:tcPr>
          <w:p w14:paraId="11D4A03A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5138FA3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7A2D63" w14:textId="7D88F768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C2C329D" w14:textId="7777777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69E906C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C173B7B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</w:tr>
      <w:tr w:rsidR="00E85AD5" w:rsidRPr="00E6100C" w14:paraId="2A5E09B1" w14:textId="77777777" w:rsidTr="00065ACC">
        <w:tc>
          <w:tcPr>
            <w:tcW w:w="774" w:type="dxa"/>
          </w:tcPr>
          <w:p w14:paraId="7E77723B" w14:textId="74A69C25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476638A5" w14:textId="36C13745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5933</w:t>
            </w:r>
          </w:p>
        </w:tc>
        <w:tc>
          <w:tcPr>
            <w:tcW w:w="251" w:type="dxa"/>
          </w:tcPr>
          <w:p w14:paraId="3797EB7B" w14:textId="2D722769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1" w:type="dxa"/>
          </w:tcPr>
          <w:p w14:paraId="5A31A9D8" w14:textId="0F5EBCB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E4DAD58" w14:textId="407A7C9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MWAB configuration and Additional ULI Clarification</w:t>
            </w:r>
          </w:p>
        </w:tc>
        <w:tc>
          <w:tcPr>
            <w:tcW w:w="284" w:type="dxa"/>
          </w:tcPr>
          <w:p w14:paraId="44FFD5B2" w14:textId="360A8AF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5B5E781" w14:textId="4D8204F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E7F1189" w14:textId="10054C6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BD08E28" w14:textId="3650C8A3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S2-2502665</w:t>
            </w:r>
          </w:p>
        </w:tc>
        <w:tc>
          <w:tcPr>
            <w:tcW w:w="1134" w:type="dxa"/>
          </w:tcPr>
          <w:p w14:paraId="0AEA8920" w14:textId="542DD80D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Samsung, Huawei, HiSilicon, ZTE, Nokia, LG Electronics, CATT</w:t>
            </w:r>
          </w:p>
        </w:tc>
        <w:tc>
          <w:tcPr>
            <w:tcW w:w="1276" w:type="dxa"/>
          </w:tcPr>
          <w:p w14:paraId="629B3603" w14:textId="7DC64575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7774036D" w14:textId="3A63986F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5.49.2.2, 5.49.5.3</w:t>
            </w:r>
          </w:p>
        </w:tc>
        <w:tc>
          <w:tcPr>
            <w:tcW w:w="283" w:type="dxa"/>
          </w:tcPr>
          <w:p w14:paraId="38B473D8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DCCFA0F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BA2146D" w14:textId="19DBA8C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53F6608E" w14:textId="1AE6949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DE301F3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8CEA35C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</w:tr>
      <w:tr w:rsidR="00E85AD5" w:rsidRPr="00E6100C" w14:paraId="2694DA6D" w14:textId="77777777" w:rsidTr="00065ACC">
        <w:tc>
          <w:tcPr>
            <w:tcW w:w="774" w:type="dxa"/>
          </w:tcPr>
          <w:p w14:paraId="006D4052" w14:textId="378C46FD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A493F23" w14:textId="1B8C2504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5934</w:t>
            </w:r>
          </w:p>
        </w:tc>
        <w:tc>
          <w:tcPr>
            <w:tcW w:w="251" w:type="dxa"/>
          </w:tcPr>
          <w:p w14:paraId="67080824" w14:textId="6A74BA68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A2D3E25" w14:textId="1B200B3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4B5EEF3" w14:textId="375AF1E1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MWAB Mobility handling clarification</w:t>
            </w:r>
          </w:p>
        </w:tc>
        <w:tc>
          <w:tcPr>
            <w:tcW w:w="284" w:type="dxa"/>
          </w:tcPr>
          <w:p w14:paraId="029CD47F" w14:textId="36FE27B8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590B51F" w14:textId="4F4695A9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B814DD1" w14:textId="61E849BC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A931675" w14:textId="2761AD3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S2-2501320</w:t>
            </w:r>
          </w:p>
        </w:tc>
        <w:tc>
          <w:tcPr>
            <w:tcW w:w="1134" w:type="dxa"/>
          </w:tcPr>
          <w:p w14:paraId="17D13D94" w14:textId="693F748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51341DA6" w14:textId="4266D69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57623CB3" w14:textId="7E43D78A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5.49.5.3</w:t>
            </w:r>
          </w:p>
        </w:tc>
        <w:tc>
          <w:tcPr>
            <w:tcW w:w="283" w:type="dxa"/>
          </w:tcPr>
          <w:p w14:paraId="6EBF7F3C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810354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76981F6" w14:textId="0BB0C42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5AB890B" w14:textId="176262FD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0B53A33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38669C8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</w:tr>
      <w:tr w:rsidR="00E85AD5" w:rsidRPr="00E6100C" w14:paraId="53EF6CEC" w14:textId="77777777" w:rsidTr="00065ACC">
        <w:tc>
          <w:tcPr>
            <w:tcW w:w="774" w:type="dxa"/>
          </w:tcPr>
          <w:p w14:paraId="6699BA96" w14:textId="23327A78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2980AD3" w14:textId="6291142D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5968</w:t>
            </w:r>
          </w:p>
        </w:tc>
        <w:tc>
          <w:tcPr>
            <w:tcW w:w="251" w:type="dxa"/>
          </w:tcPr>
          <w:p w14:paraId="0DE3FD93" w14:textId="72BFE03B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E83975D" w14:textId="460A2820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952B603" w14:textId="0EB234A9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Solve the Editor's Note related to the Additional ULI</w:t>
            </w:r>
          </w:p>
        </w:tc>
        <w:tc>
          <w:tcPr>
            <w:tcW w:w="284" w:type="dxa"/>
          </w:tcPr>
          <w:p w14:paraId="151D41DF" w14:textId="659AF37C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E74C501" w14:textId="047BCFD1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0B68BA9" w14:textId="1CE02A64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6189321" w14:textId="5EC71146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S2-2501322</w:t>
            </w:r>
          </w:p>
        </w:tc>
        <w:tc>
          <w:tcPr>
            <w:tcW w:w="1134" w:type="dxa"/>
          </w:tcPr>
          <w:p w14:paraId="27D156CC" w14:textId="15EE8732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CATT, Ericsson</w:t>
            </w:r>
          </w:p>
        </w:tc>
        <w:tc>
          <w:tcPr>
            <w:tcW w:w="1276" w:type="dxa"/>
          </w:tcPr>
          <w:p w14:paraId="24FB8E3A" w14:textId="7AC537B1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618C10CC" w14:textId="7AF679C8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5.49.4</w:t>
            </w:r>
          </w:p>
        </w:tc>
        <w:tc>
          <w:tcPr>
            <w:tcW w:w="283" w:type="dxa"/>
          </w:tcPr>
          <w:p w14:paraId="556D581F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EDA7A52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E938C8D" w14:textId="5CAAF0DB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7D840B95" w14:textId="7777777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DBD57D4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3DF2DDD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</w:tr>
      <w:tr w:rsidR="00E85AD5" w:rsidRPr="00E6100C" w14:paraId="660EAB58" w14:textId="77777777" w:rsidTr="00065ACC">
        <w:tc>
          <w:tcPr>
            <w:tcW w:w="774" w:type="dxa"/>
          </w:tcPr>
          <w:p w14:paraId="677104B9" w14:textId="5BD03DF0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5CF09D1" w14:textId="5EE4FA66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5998</w:t>
            </w:r>
          </w:p>
        </w:tc>
        <w:tc>
          <w:tcPr>
            <w:tcW w:w="251" w:type="dxa"/>
          </w:tcPr>
          <w:p w14:paraId="22B88440" w14:textId="11670F92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BB63F54" w14:textId="39CD18D3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9A83635" w14:textId="0C3E26C1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MWAB-UE Mobility Restriction</w:t>
            </w:r>
          </w:p>
        </w:tc>
        <w:tc>
          <w:tcPr>
            <w:tcW w:w="284" w:type="dxa"/>
          </w:tcPr>
          <w:p w14:paraId="05346E0B" w14:textId="47617442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476E46DB" w14:textId="00B5E006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CA11580" w14:textId="5C5FE3B3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AC2B673" w14:textId="65AF3998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S2-2501323</w:t>
            </w:r>
          </w:p>
        </w:tc>
        <w:tc>
          <w:tcPr>
            <w:tcW w:w="1134" w:type="dxa"/>
          </w:tcPr>
          <w:p w14:paraId="1ADE49CC" w14:textId="0E417348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5CC1DFDD" w14:textId="7FF05CAE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14B60970" w14:textId="43208303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5.49.5.3</w:t>
            </w:r>
          </w:p>
        </w:tc>
        <w:tc>
          <w:tcPr>
            <w:tcW w:w="283" w:type="dxa"/>
          </w:tcPr>
          <w:p w14:paraId="2694D399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6865A1E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B3BF9F4" w14:textId="514ED10C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26F0E34E" w14:textId="57B693B9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24CDCC4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9BDEBDF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</w:tr>
      <w:tr w:rsidR="00E85AD5" w:rsidRPr="00E6100C" w14:paraId="4F88B014" w14:textId="77777777" w:rsidTr="00065ACC">
        <w:tc>
          <w:tcPr>
            <w:tcW w:w="774" w:type="dxa"/>
          </w:tcPr>
          <w:p w14:paraId="0C3E6145" w14:textId="49D7C3A2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0265242" w14:textId="75790BEB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6064</w:t>
            </w:r>
          </w:p>
        </w:tc>
        <w:tc>
          <w:tcPr>
            <w:tcW w:w="251" w:type="dxa"/>
          </w:tcPr>
          <w:p w14:paraId="692E7EAC" w14:textId="3FCB300E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7BE7E60" w14:textId="70FF6253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2030650" w14:textId="106BF0CF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of regulatory services support</w:t>
            </w:r>
          </w:p>
        </w:tc>
        <w:tc>
          <w:tcPr>
            <w:tcW w:w="284" w:type="dxa"/>
          </w:tcPr>
          <w:p w14:paraId="6915F1F1" w14:textId="1801E2FC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9EFA450" w14:textId="1B6D905A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97F4AE8" w14:textId="55478604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36988D0" w14:textId="33ED1F92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S2-2502666</w:t>
            </w:r>
          </w:p>
        </w:tc>
        <w:tc>
          <w:tcPr>
            <w:tcW w:w="1134" w:type="dxa"/>
          </w:tcPr>
          <w:p w14:paraId="72B267EE" w14:textId="2AE0EEE5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414A0388" w14:textId="12398C4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4F764BCD" w14:textId="44C7456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5.49.8</w:t>
            </w:r>
          </w:p>
        </w:tc>
        <w:tc>
          <w:tcPr>
            <w:tcW w:w="283" w:type="dxa"/>
          </w:tcPr>
          <w:p w14:paraId="0846D7AF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0CD10BE" w14:textId="2BBE5071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6081D64" w14:textId="3F20D89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05C7366" w14:textId="7777777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5C3E373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6F992FD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</w:tr>
      <w:tr w:rsidR="00E85AD5" w:rsidRPr="00E6100C" w14:paraId="79D9068B" w14:textId="77777777" w:rsidTr="00065ACC">
        <w:tc>
          <w:tcPr>
            <w:tcW w:w="774" w:type="dxa"/>
          </w:tcPr>
          <w:p w14:paraId="3F7BC77E" w14:textId="15DD010E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AA0F5AF" w14:textId="5A7E219E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6065</w:t>
            </w:r>
          </w:p>
        </w:tc>
        <w:tc>
          <w:tcPr>
            <w:tcW w:w="251" w:type="dxa"/>
          </w:tcPr>
          <w:p w14:paraId="5BFDE3EF" w14:textId="33DC98B2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61E2BDB" w14:textId="30DAA68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E8536D7" w14:textId="4F3355E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of mobility clause</w:t>
            </w:r>
          </w:p>
        </w:tc>
        <w:tc>
          <w:tcPr>
            <w:tcW w:w="284" w:type="dxa"/>
          </w:tcPr>
          <w:p w14:paraId="1795BE7C" w14:textId="7F740025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6B94F7F" w14:textId="20367B3D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E2B9AAB" w14:textId="652286EF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9D982AB" w14:textId="789F6C5E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S2-2502418</w:t>
            </w:r>
          </w:p>
        </w:tc>
        <w:tc>
          <w:tcPr>
            <w:tcW w:w="1134" w:type="dxa"/>
          </w:tcPr>
          <w:p w14:paraId="48768701" w14:textId="170D416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062603A3" w14:textId="729375A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7B66489F" w14:textId="1E160C1F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5.49.5.1</w:t>
            </w:r>
          </w:p>
        </w:tc>
        <w:tc>
          <w:tcPr>
            <w:tcW w:w="283" w:type="dxa"/>
          </w:tcPr>
          <w:p w14:paraId="1DFCF5BF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6C6F24" w14:textId="7777777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F067E2" w14:textId="4EDBC36C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FCE1E98" w14:textId="77777777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7890B9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954EB70" w14:textId="5FE4EEFC" w:rsidR="00E85AD5" w:rsidRDefault="00E85AD5" w:rsidP="00E85AD5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This has no overlap with the 23.501 CR5902 in S2-2501319 which affects same clause.</w:t>
            </w:r>
          </w:p>
        </w:tc>
      </w:tr>
      <w:tr w:rsidR="00E85AD5" w:rsidRPr="00E6100C" w14:paraId="71507E7E" w14:textId="77777777" w:rsidTr="00065ACC">
        <w:tc>
          <w:tcPr>
            <w:tcW w:w="774" w:type="dxa"/>
          </w:tcPr>
          <w:p w14:paraId="52D35CAD" w14:textId="38118B0E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1972B1F" w14:textId="1410657D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6090</w:t>
            </w:r>
          </w:p>
        </w:tc>
        <w:tc>
          <w:tcPr>
            <w:tcW w:w="251" w:type="dxa"/>
          </w:tcPr>
          <w:p w14:paraId="6F5E08AB" w14:textId="5412383D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57F821C" w14:textId="5A044F1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7AF1490" w14:textId="725B9B91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Corrections to remove EN on QoS handling for Xn interface over BH PDU session</w:t>
            </w:r>
          </w:p>
        </w:tc>
        <w:tc>
          <w:tcPr>
            <w:tcW w:w="284" w:type="dxa"/>
          </w:tcPr>
          <w:p w14:paraId="62B4881D" w14:textId="3F6C04EF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2D6BC64" w14:textId="2E061706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3062BD5" w14:textId="3AADFE9F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ECC6C9C" w14:textId="400DF181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S2-2502420</w:t>
            </w:r>
          </w:p>
        </w:tc>
        <w:tc>
          <w:tcPr>
            <w:tcW w:w="1134" w:type="dxa"/>
          </w:tcPr>
          <w:p w14:paraId="636F7B87" w14:textId="71F6B03C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 Incorporated, Nokia</w:t>
            </w:r>
          </w:p>
        </w:tc>
        <w:tc>
          <w:tcPr>
            <w:tcW w:w="1276" w:type="dxa"/>
          </w:tcPr>
          <w:p w14:paraId="46E2E899" w14:textId="1FD3EDDA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0A020768" w14:textId="20588802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2; 5.49.1.3</w:t>
            </w:r>
          </w:p>
        </w:tc>
        <w:tc>
          <w:tcPr>
            <w:tcW w:w="283" w:type="dxa"/>
          </w:tcPr>
          <w:p w14:paraId="0AE2E1BF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CFB225F" w14:textId="7F6676F6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9626304" w14:textId="18EEAB1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1E7D5564" w14:textId="17263E3E" w:rsidR="00E85AD5" w:rsidRPr="00B374EF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9419500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3FDF943" w14:textId="7777777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85AD5" w:rsidRPr="00E6100C" w14:paraId="2A23489D" w14:textId="77777777" w:rsidTr="00065ACC">
        <w:tc>
          <w:tcPr>
            <w:tcW w:w="774" w:type="dxa"/>
          </w:tcPr>
          <w:p w14:paraId="3DF676CB" w14:textId="26A569EE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338101B" w14:textId="32DDA076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6097</w:t>
            </w:r>
          </w:p>
        </w:tc>
        <w:tc>
          <w:tcPr>
            <w:tcW w:w="251" w:type="dxa"/>
          </w:tcPr>
          <w:p w14:paraId="08CEA4CB" w14:textId="7B618FE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A94B012" w14:textId="68DA843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533A8D0" w14:textId="220FBA41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MWAB mobility</w:t>
            </w:r>
          </w:p>
        </w:tc>
        <w:tc>
          <w:tcPr>
            <w:tcW w:w="284" w:type="dxa"/>
          </w:tcPr>
          <w:p w14:paraId="19DFFA39" w14:textId="50691BE4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08F1B33" w14:textId="6B5FD038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D1339BC" w14:textId="55C3DEBE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59AC2B3" w14:textId="5644F62A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S2-2502419</w:t>
            </w:r>
          </w:p>
        </w:tc>
        <w:tc>
          <w:tcPr>
            <w:tcW w:w="1134" w:type="dxa"/>
          </w:tcPr>
          <w:p w14:paraId="4D2C5253" w14:textId="2EA48C9D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385F1963" w14:textId="79B33754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335DBFA3" w14:textId="6B5E789D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5.49.5.3</w:t>
            </w:r>
          </w:p>
        </w:tc>
        <w:tc>
          <w:tcPr>
            <w:tcW w:w="283" w:type="dxa"/>
          </w:tcPr>
          <w:p w14:paraId="2E8D8D6F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7779E2A" w14:textId="7777777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FB65A3" w14:textId="22461CD8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5176D06B" w14:textId="76CD3D0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626672C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A50D5B5" w14:textId="7777777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85AD5" w:rsidRPr="00E6100C" w14:paraId="4BC88FB5" w14:textId="77777777" w:rsidTr="00065ACC">
        <w:tc>
          <w:tcPr>
            <w:tcW w:w="774" w:type="dxa"/>
          </w:tcPr>
          <w:p w14:paraId="384C716B" w14:textId="683DFA8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67A7FA0C" w14:textId="2CC0FCD6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6126</w:t>
            </w:r>
          </w:p>
        </w:tc>
        <w:tc>
          <w:tcPr>
            <w:tcW w:w="251" w:type="dxa"/>
          </w:tcPr>
          <w:p w14:paraId="323098F1" w14:textId="02B077E3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D6835B0" w14:textId="46F3E049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1E05622" w14:textId="14F0196E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Determination of UE served by a MWAB cell</w:t>
            </w:r>
          </w:p>
        </w:tc>
        <w:tc>
          <w:tcPr>
            <w:tcW w:w="284" w:type="dxa"/>
          </w:tcPr>
          <w:p w14:paraId="46555535" w14:textId="5A0C5153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2B299A9" w14:textId="2598B81E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8BDC635" w14:textId="6EDC1E01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369A29E" w14:textId="0D77F4AB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S2-2502664</w:t>
            </w:r>
          </w:p>
        </w:tc>
        <w:tc>
          <w:tcPr>
            <w:tcW w:w="1134" w:type="dxa"/>
          </w:tcPr>
          <w:p w14:paraId="56904630" w14:textId="4DF1F19A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Huawei, HiSilicon, Ericsson</w:t>
            </w:r>
          </w:p>
        </w:tc>
        <w:tc>
          <w:tcPr>
            <w:tcW w:w="1276" w:type="dxa"/>
          </w:tcPr>
          <w:p w14:paraId="77E18184" w14:textId="55CE8499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VMR_Ph2</w:t>
            </w:r>
          </w:p>
        </w:tc>
        <w:tc>
          <w:tcPr>
            <w:tcW w:w="1134" w:type="dxa"/>
          </w:tcPr>
          <w:p w14:paraId="21329C3E" w14:textId="6EC1D1BF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5.49.1.1, 5.49.4</w:t>
            </w:r>
          </w:p>
        </w:tc>
        <w:tc>
          <w:tcPr>
            <w:tcW w:w="283" w:type="dxa"/>
          </w:tcPr>
          <w:p w14:paraId="2DA0B098" w14:textId="77777777" w:rsidR="00E85AD5" w:rsidRPr="00E6100C" w:rsidRDefault="00E85AD5" w:rsidP="00E85AD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8A3884B" w14:textId="7777777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4B06D42" w14:textId="7777777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F5C1F71" w14:textId="1C98895F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C2F212C" w14:textId="77777777" w:rsidR="00E85AD5" w:rsidRDefault="00E85AD5" w:rsidP="00E85AD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71856DA" w14:textId="77777777" w:rsidR="00E85AD5" w:rsidRPr="00F970E0" w:rsidRDefault="00E85AD5" w:rsidP="00E85AD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85AD5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